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F490B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Edward JOPSON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DC21120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17C248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850CD6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Hugeson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Whittington,</w:t>
      </w:r>
    </w:p>
    <w:p w14:paraId="0E4A4EED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Lancashire(q.v.), William Jonson of Whittington(q.v.),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Robynson</w:t>
      </w:r>
      <w:proofErr w:type="spellEnd"/>
    </w:p>
    <w:p w14:paraId="53C2A420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Whittington(q.v.) and Gilbert Wilson of Whittington(q.v.).</w:t>
      </w:r>
    </w:p>
    <w:p w14:paraId="6D1F4B25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492BD61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7824A7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230284" w14:textId="77777777" w:rsidR="00341BC3" w:rsidRDefault="00341BC3" w:rsidP="00341B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April 2021</w:t>
      </w:r>
    </w:p>
    <w:p w14:paraId="1817B3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ABB78" w14:textId="77777777" w:rsidR="00341BC3" w:rsidRDefault="00341BC3" w:rsidP="009139A6">
      <w:r>
        <w:separator/>
      </w:r>
    </w:p>
  </w:endnote>
  <w:endnote w:type="continuationSeparator" w:id="0">
    <w:p w14:paraId="091A7C7D" w14:textId="77777777" w:rsidR="00341BC3" w:rsidRDefault="00341B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A9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D3D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963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EED28" w14:textId="77777777" w:rsidR="00341BC3" w:rsidRDefault="00341BC3" w:rsidP="009139A6">
      <w:r>
        <w:separator/>
      </w:r>
    </w:p>
  </w:footnote>
  <w:footnote w:type="continuationSeparator" w:id="0">
    <w:p w14:paraId="4F92FA89" w14:textId="77777777" w:rsidR="00341BC3" w:rsidRDefault="00341B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AB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096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09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C3"/>
    <w:rsid w:val="000666E0"/>
    <w:rsid w:val="002510B7"/>
    <w:rsid w:val="00341BC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D7EC9"/>
  <w15:chartTrackingRefBased/>
  <w15:docId w15:val="{02D566CD-3089-4B42-9778-FDA0CB5BA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1B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2021-05-05T10:13:00Z</dcterms:created>
  <dcterms:modified xsi:type="dcterms:W3CDTF">2021-05-05T10:13:00Z</dcterms:modified>
</cp:coreProperties>
</file>